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B11D1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MINTLING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fl.1460-9)</w:t>
      </w:r>
    </w:p>
    <w:p w:rsidR="00B11D14" w:rsidRDefault="00B11D1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Friar.</w:t>
      </w:r>
    </w:p>
    <w:p w:rsidR="00B11D14" w:rsidRDefault="00B11D1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11D14" w:rsidRDefault="00B11D1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11D14" w:rsidRDefault="00B11D1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1460-1</w:t>
      </w:r>
      <w:r>
        <w:rPr>
          <w:rFonts w:ascii="Times New Roman" w:hAnsi="Times New Roman" w:cs="Times New Roman"/>
          <w:sz w:val="24"/>
          <w:szCs w:val="24"/>
        </w:rPr>
        <w:tab/>
        <w:t>Grace for a degree at Cambridge University.</w:t>
      </w:r>
    </w:p>
    <w:p w:rsidR="00B11D14" w:rsidRDefault="00B11D1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(Alumni Cantab. vol.1 part 3 p.195)</w:t>
      </w:r>
    </w:p>
    <w:p w:rsidR="00B11D14" w:rsidRDefault="00B11D1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1468-9</w:t>
      </w:r>
      <w:r>
        <w:rPr>
          <w:rFonts w:ascii="Times New Roman" w:hAnsi="Times New Roman" w:cs="Times New Roman"/>
          <w:sz w:val="24"/>
          <w:szCs w:val="24"/>
        </w:rPr>
        <w:tab/>
        <w:t>He paid £5 6s 8d towards the new University buildings.  (ibid.)</w:t>
      </w:r>
    </w:p>
    <w:p w:rsidR="00B11D14" w:rsidRDefault="00B11D1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11D14" w:rsidRDefault="00B11D1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11D14" w:rsidRPr="00B11D14" w:rsidRDefault="00B11D1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October 2015</w:t>
      </w:r>
      <w:bookmarkStart w:id="0" w:name="_GoBack"/>
      <w:bookmarkEnd w:id="0"/>
    </w:p>
    <w:sectPr w:rsidR="00B11D14" w:rsidRPr="00B11D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D14" w:rsidRDefault="00B11D14" w:rsidP="00564E3C">
      <w:pPr>
        <w:spacing w:after="0" w:line="240" w:lineRule="auto"/>
      </w:pPr>
      <w:r>
        <w:separator/>
      </w:r>
    </w:p>
  </w:endnote>
  <w:endnote w:type="continuationSeparator" w:id="0">
    <w:p w:rsidR="00B11D14" w:rsidRDefault="00B11D1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11D14">
      <w:rPr>
        <w:rFonts w:ascii="Times New Roman" w:hAnsi="Times New Roman" w:cs="Times New Roman"/>
        <w:noProof/>
        <w:sz w:val="24"/>
        <w:szCs w:val="24"/>
      </w:rPr>
      <w:t>10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D14" w:rsidRDefault="00B11D14" w:rsidP="00564E3C">
      <w:pPr>
        <w:spacing w:after="0" w:line="240" w:lineRule="auto"/>
      </w:pPr>
      <w:r>
        <w:separator/>
      </w:r>
    </w:p>
  </w:footnote>
  <w:footnote w:type="continuationSeparator" w:id="0">
    <w:p w:rsidR="00B11D14" w:rsidRDefault="00B11D1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D14"/>
    <w:rsid w:val="00372DC6"/>
    <w:rsid w:val="00564E3C"/>
    <w:rsid w:val="0064591D"/>
    <w:rsid w:val="00B11D1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3C865"/>
  <w15:chartTrackingRefBased/>
  <w15:docId w15:val="{35AB80AF-9CDC-4E9F-B778-AB1F96386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2015-10-10T18:56:00Z</dcterms:created>
  <dcterms:modified xsi:type="dcterms:W3CDTF">2015-10-10T18:58:00Z</dcterms:modified>
</cp:coreProperties>
</file>